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E95A6" w14:textId="77777777" w:rsidR="0017573B" w:rsidRDefault="0017573B" w:rsidP="001757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WILLIAMSON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fl.1485-6)</w:t>
      </w:r>
    </w:p>
    <w:p w14:paraId="455FB8C0" w14:textId="77777777" w:rsidR="0017573B" w:rsidRDefault="0017573B" w:rsidP="001757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043F877A" w14:textId="77777777" w:rsidR="0017573B" w:rsidRDefault="0017573B" w:rsidP="0017573B">
      <w:pPr>
        <w:pStyle w:val="NoSpacing"/>
        <w:rPr>
          <w:rFonts w:cs="Times New Roman"/>
          <w:szCs w:val="24"/>
        </w:rPr>
      </w:pPr>
    </w:p>
    <w:p w14:paraId="143D121D" w14:textId="77777777" w:rsidR="0017573B" w:rsidRDefault="0017573B" w:rsidP="0017573B">
      <w:pPr>
        <w:pStyle w:val="NoSpacing"/>
        <w:rPr>
          <w:rFonts w:cs="Times New Roman"/>
          <w:szCs w:val="24"/>
        </w:rPr>
      </w:pPr>
    </w:p>
    <w:p w14:paraId="05EC9E42" w14:textId="77777777" w:rsidR="0017573B" w:rsidRDefault="0017573B" w:rsidP="001757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1485-</w:t>
      </w:r>
      <w:proofErr w:type="gramStart"/>
      <w:r>
        <w:rPr>
          <w:rFonts w:cs="Times New Roman"/>
          <w:szCs w:val="24"/>
        </w:rPr>
        <w:t>6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B.Civ.L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420)</w:t>
      </w:r>
    </w:p>
    <w:p w14:paraId="617FF489" w14:textId="77777777" w:rsidR="0017573B" w:rsidRDefault="0017573B" w:rsidP="0017573B">
      <w:pPr>
        <w:pStyle w:val="NoSpacing"/>
        <w:rPr>
          <w:rFonts w:cs="Times New Roman"/>
          <w:szCs w:val="24"/>
        </w:rPr>
      </w:pPr>
    </w:p>
    <w:p w14:paraId="04D50C35" w14:textId="77777777" w:rsidR="0017573B" w:rsidRDefault="0017573B" w:rsidP="0017573B">
      <w:pPr>
        <w:pStyle w:val="NoSpacing"/>
        <w:rPr>
          <w:rFonts w:cs="Times New Roman"/>
          <w:szCs w:val="24"/>
        </w:rPr>
      </w:pPr>
    </w:p>
    <w:p w14:paraId="7C41F7F6" w14:textId="77777777" w:rsidR="0017573B" w:rsidRDefault="0017573B" w:rsidP="001757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51EA5B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092E3" w14:textId="77777777" w:rsidR="0017573B" w:rsidRDefault="0017573B" w:rsidP="009139A6">
      <w:r>
        <w:separator/>
      </w:r>
    </w:p>
  </w:endnote>
  <w:endnote w:type="continuationSeparator" w:id="0">
    <w:p w14:paraId="73A231E6" w14:textId="77777777" w:rsidR="0017573B" w:rsidRDefault="001757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52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B1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70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4D201" w14:textId="77777777" w:rsidR="0017573B" w:rsidRDefault="0017573B" w:rsidP="009139A6">
      <w:r>
        <w:separator/>
      </w:r>
    </w:p>
  </w:footnote>
  <w:footnote w:type="continuationSeparator" w:id="0">
    <w:p w14:paraId="693BB353" w14:textId="77777777" w:rsidR="0017573B" w:rsidRDefault="001757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D1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580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0B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73B"/>
    <w:rsid w:val="000666E0"/>
    <w:rsid w:val="0017573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AD728"/>
  <w15:chartTrackingRefBased/>
  <w15:docId w15:val="{0F788893-0E98-44AD-96EE-CA686378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2023-01-29T16:00:00Z</dcterms:created>
  <dcterms:modified xsi:type="dcterms:W3CDTF">2023-01-29T16:00:00Z</dcterms:modified>
</cp:coreProperties>
</file>